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43224" w14:textId="19A4560F" w:rsidR="00B01642" w:rsidRPr="0011188F" w:rsidRDefault="00B01642" w:rsidP="00B01642">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C26F04">
        <w:rPr>
          <w:b/>
          <w:i/>
          <w:noProof/>
          <w:sz w:val="28"/>
          <w:lang w:eastAsia="zh-CN"/>
        </w:rPr>
        <w:t>02650</w:t>
      </w:r>
      <w:bookmarkStart w:id="0" w:name="_GoBack"/>
      <w:bookmarkEnd w:id="0"/>
    </w:p>
    <w:p w14:paraId="12C45A62" w14:textId="0EEC52CB" w:rsidR="00B01642" w:rsidRPr="005A649D" w:rsidRDefault="00B01642" w:rsidP="00B01642">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00787r36+S2-2400255</w:t>
      </w:r>
      <w:r w:rsidRPr="005A649D">
        <w:rPr>
          <w:rFonts w:cs="Arial"/>
          <w:bCs/>
          <w:color w:val="0000FF"/>
        </w:rPr>
        <w:t>)</w:t>
      </w:r>
    </w:p>
    <w:p w14:paraId="20903E20" w14:textId="77777777" w:rsidR="001C4B93" w:rsidRPr="00B01642"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470801F6"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D96DC7">
        <w:rPr>
          <w:rFonts w:ascii="Arial" w:hAnsi="Arial" w:cs="Arial"/>
          <w:b/>
        </w:rPr>
        <w:t xml:space="preserve"> for WT#</w:t>
      </w:r>
      <w:r w:rsidR="00547500">
        <w:rPr>
          <w:rFonts w:ascii="Arial" w:hAnsi="Arial" w:cs="Arial"/>
          <w:b/>
        </w:rPr>
        <w:t>1.3</w:t>
      </w:r>
      <w:r w:rsidR="007A245D" w:rsidRPr="00A64599">
        <w:rPr>
          <w:rFonts w:ascii="Arial" w:hAnsi="Arial" w:cs="Arial"/>
          <w:b/>
        </w:rPr>
        <w:t xml:space="preserve">: </w:t>
      </w:r>
      <w:r w:rsidR="009243B7" w:rsidRPr="009243B7">
        <w:rPr>
          <w:rFonts w:ascii="Arial" w:hAnsi="Arial" w:cs="Arial"/>
          <w:b/>
        </w:rPr>
        <w:t xml:space="preserve">Enhancement of </w:t>
      </w:r>
      <w:r w:rsidR="00FE6C22">
        <w:rPr>
          <w:rFonts w:ascii="Arial" w:hAnsi="Arial" w:cs="Arial"/>
          <w:b/>
        </w:rPr>
        <w:t>Policies</w:t>
      </w:r>
      <w:r w:rsidR="009243B7" w:rsidRPr="009243B7">
        <w:rPr>
          <w:rFonts w:ascii="Arial" w:hAnsi="Arial" w:cs="Arial"/>
          <w:b/>
        </w:rPr>
        <w:t xml:space="preserve"> to support steering and switching for the DualSteer Devices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6119675E"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w:t>
      </w:r>
      <w:r w:rsidR="00547500">
        <w:rPr>
          <w:rFonts w:ascii="Arial" w:hAnsi="Arial" w:cs="Arial"/>
          <w:i/>
        </w:rPr>
        <w:t>1.3</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4E8DB5A2" w:rsidR="00805935" w:rsidRDefault="00805935" w:rsidP="00805935">
      <w:pPr>
        <w:jc w:val="both"/>
        <w:rPr>
          <w:lang w:eastAsia="zh-CN"/>
        </w:rPr>
      </w:pPr>
      <w:r>
        <w:rPr>
          <w:rFonts w:hint="eastAsia"/>
          <w:lang w:eastAsia="zh-CN"/>
        </w:rPr>
        <w:t>The</w:t>
      </w:r>
      <w:r>
        <w:rPr>
          <w:lang w:eastAsia="zh-CN"/>
        </w:rPr>
        <w:t xml:space="preserve"> WT#</w:t>
      </w:r>
      <w:r w:rsidR="00547500">
        <w:rPr>
          <w:lang w:eastAsia="zh-CN"/>
        </w:rPr>
        <w:t>1.3</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31137C56" w14:textId="77777777" w:rsidR="00547500" w:rsidRPr="00547500" w:rsidRDefault="00547500" w:rsidP="00547500">
      <w:pPr>
        <w:jc w:val="both"/>
        <w:rPr>
          <w:i/>
          <w:lang w:eastAsia="zh-CN"/>
        </w:rPr>
      </w:pPr>
      <w:r w:rsidRPr="00547500">
        <w:rPr>
          <w:i/>
          <w:lang w:eastAsia="zh-CN"/>
        </w:rP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5395C6FB" w14:textId="77777777" w:rsidR="00547500" w:rsidRPr="00547500" w:rsidRDefault="00547500" w:rsidP="00547500">
      <w:pPr>
        <w:jc w:val="both"/>
        <w:rPr>
          <w:b/>
          <w:i/>
          <w:lang w:eastAsia="zh-CN"/>
        </w:rPr>
      </w:pPr>
      <w:r w:rsidRPr="00547500">
        <w:rPr>
          <w:b/>
          <w:i/>
          <w:lang w:eastAsia="zh-CN"/>
        </w:rPr>
        <w:t>The following scenarios are considered:</w:t>
      </w:r>
    </w:p>
    <w:p w14:paraId="33FF7FEC" w14:textId="02BB818D" w:rsidR="00547500" w:rsidRPr="00547500" w:rsidRDefault="00547500" w:rsidP="00547500">
      <w:pPr>
        <w:ind w:leftChars="100" w:left="200"/>
        <w:jc w:val="both"/>
        <w:rPr>
          <w:i/>
          <w:lang w:eastAsia="zh-CN"/>
        </w:rPr>
      </w:pPr>
      <w:r>
        <w:rPr>
          <w:i/>
          <w:lang w:eastAsia="zh-CN"/>
        </w:rPr>
        <w:t xml:space="preserve">1. </w:t>
      </w:r>
      <w:r w:rsidRPr="00547500">
        <w:rPr>
          <w:i/>
          <w:lang w:eastAsia="zh-CN"/>
        </w:rPr>
        <w:t>Two NR/5GC accesses in a single PLMN (HPLMN or VPLMN) with each access being NR TN or NR NTN;</w:t>
      </w:r>
    </w:p>
    <w:p w14:paraId="6BDB5A6C" w14:textId="77777777" w:rsidR="00547500" w:rsidRPr="00547500" w:rsidRDefault="00547500" w:rsidP="00547500">
      <w:pPr>
        <w:ind w:leftChars="100" w:left="400" w:hangingChars="100" w:hanging="200"/>
        <w:jc w:val="both"/>
        <w:rPr>
          <w:i/>
          <w:lang w:eastAsia="zh-CN"/>
        </w:rPr>
      </w:pPr>
      <w:r w:rsidRPr="00547500">
        <w:rPr>
          <w:i/>
          <w:lang w:eastAsia="zh-CN"/>
        </w:rPr>
        <w:t>2.</w:t>
      </w:r>
      <w:r w:rsidRPr="00547500">
        <w:rPr>
          <w:i/>
          <w:lang w:eastAsia="zh-CN"/>
        </w:rPr>
        <w:tab/>
        <w:t>Two NR/5GC accesses in two different PLMNs (including two VPLMNs or a VPLMN and the HPLMN) with each access being NR TN or NR NTN;</w:t>
      </w:r>
    </w:p>
    <w:p w14:paraId="5928CB55" w14:textId="77777777" w:rsidR="00547500" w:rsidRPr="00547500" w:rsidRDefault="00547500" w:rsidP="00547500">
      <w:pPr>
        <w:ind w:leftChars="100" w:left="400" w:hangingChars="100" w:hanging="200"/>
        <w:jc w:val="both"/>
        <w:rPr>
          <w:i/>
          <w:lang w:eastAsia="zh-CN"/>
        </w:rPr>
      </w:pPr>
      <w:r w:rsidRPr="00547500">
        <w:rPr>
          <w:i/>
          <w:lang w:eastAsia="zh-CN"/>
        </w:rPr>
        <w:t>3.</w:t>
      </w:r>
      <w:r w:rsidRPr="00547500">
        <w:rPr>
          <w:i/>
          <w:lang w:eastAsia="zh-CN"/>
        </w:rPr>
        <w:tab/>
        <w:t>NR/5GC access and E-UTRA/EPC access in two different PLMNs (including two VPLMNs or a VPLMN and the HPLMN);</w:t>
      </w:r>
    </w:p>
    <w:p w14:paraId="0D0D5D84" w14:textId="5C3C903D" w:rsidR="00547500" w:rsidRPr="00547500" w:rsidRDefault="00547500" w:rsidP="00547500">
      <w:pPr>
        <w:ind w:leftChars="100" w:left="200"/>
        <w:jc w:val="both"/>
        <w:rPr>
          <w:i/>
          <w:lang w:eastAsia="zh-CN"/>
        </w:rPr>
      </w:pPr>
      <w:r>
        <w:rPr>
          <w:i/>
          <w:lang w:eastAsia="zh-CN"/>
        </w:rPr>
        <w:t xml:space="preserve">4. </w:t>
      </w:r>
      <w:r w:rsidRPr="00547500">
        <w:rPr>
          <w:i/>
          <w:lang w:eastAsia="zh-CN"/>
        </w:rPr>
        <w:t>NR/5GC access and E-UTRA/EPC access in a single PLMN (HPLMN or VPLMN);</w:t>
      </w:r>
    </w:p>
    <w:p w14:paraId="54C93811" w14:textId="77777777" w:rsidR="00547500" w:rsidRPr="00547500" w:rsidRDefault="00547500" w:rsidP="00547500">
      <w:pPr>
        <w:ind w:leftChars="100" w:left="400" w:hangingChars="100" w:hanging="200"/>
        <w:jc w:val="both"/>
        <w:rPr>
          <w:i/>
          <w:lang w:eastAsia="zh-CN"/>
        </w:rPr>
      </w:pPr>
      <w:r w:rsidRPr="00547500">
        <w:rPr>
          <w:i/>
          <w:lang w:eastAsia="zh-CN"/>
        </w:rPr>
        <w:t>5.</w:t>
      </w:r>
      <w:r w:rsidRPr="00547500">
        <w:rPr>
          <w:i/>
          <w:lang w:eastAsia="zh-CN"/>
        </w:rPr>
        <w:tab/>
        <w:t>PNI-NPN (integrated with the HPLMN or integrated with the VPLMN) and PLMN access (TN/NTN plus TN or NTN). This scenario assumes only non-simultaneous transmission.</w:t>
      </w:r>
    </w:p>
    <w:p w14:paraId="4678B6F9" w14:textId="77777777" w:rsidR="00547500" w:rsidRPr="00547500" w:rsidRDefault="00547500" w:rsidP="00547500">
      <w:pPr>
        <w:ind w:left="1440" w:hanging="1440"/>
        <w:jc w:val="both"/>
        <w:rPr>
          <w:i/>
          <w:lang w:eastAsia="zh-CN"/>
        </w:rPr>
      </w:pPr>
      <w:r w:rsidRPr="00547500">
        <w:rPr>
          <w:i/>
          <w:lang w:eastAsia="zh-CN"/>
        </w:rPr>
        <w:t xml:space="preserve">NOTE 2: </w:t>
      </w:r>
      <w:r w:rsidRPr="00547500">
        <w:rPr>
          <w:i/>
          <w:lang w:eastAsia="zh-CN"/>
        </w:rPr>
        <w:tab/>
        <w:t>The study assumes there is no coordination in RAN between the two 3GPP access networks where the DualSteer Device is accessing simultaneously.</w:t>
      </w:r>
    </w:p>
    <w:p w14:paraId="20103D49" w14:textId="77777777" w:rsidR="00547500" w:rsidRPr="00547500" w:rsidRDefault="00547500" w:rsidP="00547500">
      <w:pPr>
        <w:jc w:val="both"/>
        <w:rPr>
          <w:i/>
          <w:lang w:eastAsia="zh-CN"/>
        </w:rPr>
      </w:pPr>
      <w:r w:rsidRPr="00547500">
        <w:rPr>
          <w:i/>
          <w:lang w:eastAsia="zh-CN"/>
        </w:rPr>
        <w:t>NOTE 3:</w:t>
      </w:r>
      <w:r w:rsidRPr="00547500">
        <w:rPr>
          <w:i/>
          <w:lang w:eastAsia="zh-CN"/>
        </w:rPr>
        <w:tab/>
        <w:t>For the PNI-NPN scenario, the subscriber is assumed to be a subscriber of the PNI-NPN.</w:t>
      </w:r>
    </w:p>
    <w:p w14:paraId="2A0BD04B" w14:textId="77777777" w:rsidR="00547500" w:rsidRPr="00547500" w:rsidRDefault="00547500" w:rsidP="00547500">
      <w:pPr>
        <w:jc w:val="both"/>
        <w:rPr>
          <w:i/>
          <w:lang w:eastAsia="zh-CN"/>
        </w:rPr>
      </w:pPr>
      <w:r w:rsidRPr="00547500">
        <w:rPr>
          <w:i/>
          <w:lang w:eastAsia="zh-CN"/>
        </w:rPr>
        <w:t>NOTE 4:</w:t>
      </w:r>
      <w:r w:rsidRPr="00547500">
        <w:rPr>
          <w:i/>
          <w:lang w:eastAsia="zh-CN"/>
        </w:rPr>
        <w:tab/>
        <w:t xml:space="preserve">The 5GC-EPC scenarios will be studied once the baseline 5GC-5GC scenarios are stable. </w:t>
      </w:r>
    </w:p>
    <w:p w14:paraId="2D7DEF7B" w14:textId="22429E9F" w:rsidR="00547500" w:rsidRPr="00547500" w:rsidRDefault="00547500" w:rsidP="00547500">
      <w:pPr>
        <w:ind w:left="1440" w:hanging="1440"/>
        <w:jc w:val="both"/>
        <w:rPr>
          <w:lang w:eastAsia="zh-CN"/>
        </w:rPr>
      </w:pPr>
      <w:r w:rsidRPr="00547500">
        <w:rPr>
          <w:i/>
          <w:lang w:eastAsia="zh-CN"/>
        </w:rPr>
        <w:t>NOTE 5:</w:t>
      </w:r>
      <w:r w:rsidRPr="00547500">
        <w:rPr>
          <w:i/>
          <w:lang w:eastAsia="zh-CN"/>
        </w:rPr>
        <w:tab/>
        <w:t>Each subscription / SUPI of the DualSteer Device is used to connect to only one of the 3GPP access at any given point in time.</w:t>
      </w:r>
    </w:p>
    <w:p w14:paraId="105A93D6" w14:textId="34C43FEC" w:rsidR="00547500" w:rsidRPr="00547500" w:rsidRDefault="00547500" w:rsidP="00547500">
      <w:pPr>
        <w:rPr>
          <w:i/>
          <w:lang w:val="en-US" w:eastAsia="zh-CN"/>
        </w:rPr>
      </w:pPr>
      <w:r w:rsidRPr="00547500">
        <w:rPr>
          <w:i/>
          <w:lang w:val="en-US" w:eastAsia="zh-CN"/>
        </w:rPr>
        <w:t>WT#1.3: Session management enhancements and policies:</w:t>
      </w:r>
    </w:p>
    <w:p w14:paraId="19804D3F" w14:textId="054BEEB7" w:rsidR="00D96DC7" w:rsidRDefault="00547500" w:rsidP="00547500">
      <w:pPr>
        <w:ind w:left="720" w:hanging="720"/>
        <w:rPr>
          <w:i/>
          <w:lang w:val="en-US" w:eastAsia="zh-CN"/>
        </w:rPr>
      </w:pPr>
      <w:r w:rsidRPr="00547500">
        <w:rPr>
          <w:i/>
          <w:lang w:val="en-US" w:eastAsia="zh-CN"/>
        </w:rPr>
        <w:t>-</w:t>
      </w:r>
      <w:r w:rsidRPr="00547500">
        <w:rPr>
          <w:i/>
          <w:lang w:val="en-US" w:eastAsia="zh-CN"/>
        </w:rPr>
        <w:tab/>
        <w:t>Study whether and how to enhance network policies provided by the HPLMN to the DualSteer Device and within the network to support DualSteer Devices.</w:t>
      </w:r>
    </w:p>
    <w:p w14:paraId="20E35FA1" w14:textId="77777777" w:rsidR="00547500" w:rsidRPr="00547500" w:rsidRDefault="00547500" w:rsidP="00547500">
      <w:pPr>
        <w:ind w:left="720" w:hanging="720"/>
        <w:rPr>
          <w:i/>
          <w:lang w:eastAsia="zh-CN"/>
        </w:rPr>
      </w:pPr>
      <w:r w:rsidRPr="00547500">
        <w:rPr>
          <w:i/>
          <w:lang w:eastAsia="zh-CN"/>
        </w:rPr>
        <w:t>-</w:t>
      </w:r>
      <w:r w:rsidRPr="00547500">
        <w:rPr>
          <w:i/>
          <w:lang w:eastAsia="zh-CN"/>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D118911" w14:textId="7F6FDB2C" w:rsidR="00547500" w:rsidRDefault="00547500" w:rsidP="00547500">
      <w:pPr>
        <w:rPr>
          <w:i/>
          <w:lang w:eastAsia="zh-CN"/>
        </w:rPr>
      </w:pPr>
      <w:r w:rsidRPr="00547500">
        <w:rPr>
          <w:i/>
          <w:lang w:eastAsia="zh-CN"/>
        </w:rPr>
        <w:t>NOTE 9:</w:t>
      </w:r>
      <w:r w:rsidRPr="00547500">
        <w:rPr>
          <w:i/>
          <w:lang w:eastAsia="zh-CN"/>
        </w:rPr>
        <w:tab/>
        <w:t>Impact to existing functionality related to the change of a service-related data between a 3GPP access network and a non-3GPP access network will be considered as part of WT-D-1.4.</w:t>
      </w:r>
    </w:p>
    <w:p w14:paraId="01382013" w14:textId="77777777" w:rsidR="00B01642" w:rsidRPr="00547500" w:rsidRDefault="00B01642" w:rsidP="00547500">
      <w:pPr>
        <w:rPr>
          <w:i/>
          <w:lang w:eastAsia="zh-CN"/>
        </w:rPr>
      </w:pPr>
    </w:p>
    <w:p w14:paraId="299334C0" w14:textId="07B5B006" w:rsidR="00B01642" w:rsidRDefault="00B01642" w:rsidP="00B01642">
      <w:pPr>
        <w:rPr>
          <w:lang w:eastAsia="zh-CN"/>
        </w:rPr>
      </w:pPr>
      <w:r w:rsidRPr="00B01642">
        <w:rPr>
          <w:highlight w:val="green"/>
          <w:lang w:eastAsia="zh-CN"/>
        </w:rPr>
        <w:lastRenderedPageBreak/>
        <w:t>During the last SA2 discussion on policies enhancements on DualSteer, it seems that MM and SM related policies are some strong coordinated, it is proposed to explicitly to identify the MM and SM related policies in this KI.</w:t>
      </w:r>
      <w:r>
        <w:rPr>
          <w:lang w:eastAsia="zh-CN"/>
        </w:rPr>
        <w:t xml:space="preserve"> </w:t>
      </w:r>
    </w:p>
    <w:p w14:paraId="14905527" w14:textId="738ECAE1" w:rsidR="004554A8" w:rsidRPr="00FE6C22" w:rsidRDefault="004554A8" w:rsidP="00FE6C22">
      <w:pPr>
        <w:ind w:left="720" w:hanging="720"/>
        <w:rPr>
          <w:lang w:eastAsia="zh-CN"/>
        </w:rPr>
      </w:pPr>
    </w:p>
    <w:p w14:paraId="27F318A6" w14:textId="77777777" w:rsidR="00EB6106" w:rsidRPr="00927C1B" w:rsidRDefault="00EB6106" w:rsidP="00EB6106">
      <w:pPr>
        <w:pStyle w:val="1"/>
      </w:pPr>
      <w:r>
        <w:t>2</w:t>
      </w:r>
      <w:r w:rsidRPr="00927C1B">
        <w:t xml:space="preserve">. </w:t>
      </w:r>
      <w:r>
        <w:t>Text Proposal</w:t>
      </w:r>
    </w:p>
    <w:p w14:paraId="34056B40" w14:textId="008875F4" w:rsidR="00EB6106"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0E21C7BE" w14:textId="17E1FD1B" w:rsidR="00B01642" w:rsidRPr="00B01642" w:rsidRDefault="00B01642" w:rsidP="00B01642">
      <w:pPr>
        <w:rPr>
          <w:lang w:eastAsia="zh-CN"/>
        </w:rPr>
      </w:pPr>
      <w:r>
        <w:rPr>
          <w:lang w:eastAsia="zh-CN"/>
        </w:rPr>
        <w:t>This paper is updated based on S2-2400787r36 with highlighted changed.</w:t>
      </w:r>
    </w:p>
    <w:p w14:paraId="4EF05303" w14:textId="62875C18"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577F4">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bookmarkEnd w:id="1"/>
    <w:p w14:paraId="00A6BA61" w14:textId="77777777" w:rsidR="00AC76C2" w:rsidRPr="000579FD" w:rsidRDefault="00AC76C2" w:rsidP="00AC76C2">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r w:rsidRPr="000579FD">
        <w:rPr>
          <w:rFonts w:ascii="Arial" w:hAnsi="Arial"/>
          <w:color w:val="auto"/>
          <w:sz w:val="36"/>
          <w:lang w:eastAsia="en-US"/>
        </w:rPr>
        <w:t>5</w:t>
      </w:r>
      <w:r w:rsidRPr="000579FD">
        <w:rPr>
          <w:rFonts w:ascii="Arial" w:hAnsi="Arial"/>
          <w:color w:val="auto"/>
          <w:sz w:val="36"/>
          <w:lang w:eastAsia="en-US"/>
        </w:rPr>
        <w:tab/>
        <w:t>Key Issues</w:t>
      </w:r>
    </w:p>
    <w:p w14:paraId="1748BC22" w14:textId="05813BB5" w:rsidR="00AC76C2" w:rsidRPr="00AC76C2" w:rsidRDefault="00AC76C2" w:rsidP="00AC76C2">
      <w:pPr>
        <w:keepNext/>
        <w:keepLines/>
        <w:overflowPunct/>
        <w:autoSpaceDE/>
        <w:autoSpaceDN/>
        <w:adjustRightInd/>
        <w:spacing w:before="180"/>
        <w:ind w:left="1134" w:hanging="1134"/>
        <w:textAlignment w:val="auto"/>
        <w:outlineLvl w:val="1"/>
        <w:rPr>
          <w:rFonts w:ascii="Arial" w:hAnsi="Arial"/>
          <w:color w:val="auto"/>
          <w:sz w:val="32"/>
          <w:lang w:eastAsia="en-US"/>
        </w:rPr>
      </w:pPr>
      <w:r w:rsidRPr="000579FD">
        <w:rPr>
          <w:rFonts w:ascii="Arial" w:hAnsi="Arial"/>
          <w:color w:val="auto"/>
          <w:sz w:val="32"/>
          <w:lang w:eastAsia="en-US"/>
        </w:rPr>
        <w:t>5.x</w:t>
      </w:r>
      <w:r w:rsidRPr="000579FD">
        <w:rPr>
          <w:rFonts w:ascii="Arial" w:hAnsi="Arial"/>
          <w:color w:val="auto"/>
          <w:sz w:val="32"/>
          <w:lang w:eastAsia="en-US"/>
        </w:rPr>
        <w:tab/>
      </w:r>
      <w:r w:rsidRPr="00AC76C2">
        <w:rPr>
          <w:rFonts w:ascii="Arial" w:hAnsi="Arial"/>
          <w:color w:val="auto"/>
          <w:sz w:val="32"/>
          <w:lang w:eastAsia="en-US"/>
        </w:rPr>
        <w:t>Key Issue #x: Policy enhancements for DualSteer</w:t>
      </w:r>
      <w:r w:rsidR="00597AEE">
        <w:rPr>
          <w:rFonts w:ascii="Arial" w:hAnsi="Arial"/>
          <w:color w:val="auto"/>
          <w:sz w:val="32"/>
          <w:lang w:eastAsia="en-US"/>
        </w:rPr>
        <w:t xml:space="preserve"> </w:t>
      </w:r>
      <w:r w:rsidR="00597AEE" w:rsidRPr="00597AEE">
        <w:rPr>
          <w:rFonts w:ascii="Arial" w:hAnsi="Arial"/>
          <w:color w:val="auto"/>
          <w:sz w:val="32"/>
          <w:highlight w:val="yellow"/>
          <w:lang w:eastAsia="en-US"/>
        </w:rPr>
        <w:t>Mobility Management and Session Management</w:t>
      </w:r>
    </w:p>
    <w:p w14:paraId="5C66343A" w14:textId="77777777" w:rsidR="00AC76C2" w:rsidRPr="00AC76C2" w:rsidRDefault="00AC76C2" w:rsidP="00AC76C2">
      <w:pPr>
        <w:keepNext/>
        <w:keepLines/>
        <w:overflowPunct/>
        <w:autoSpaceDE/>
        <w:autoSpaceDN/>
        <w:adjustRightInd/>
        <w:spacing w:before="120"/>
        <w:ind w:left="1134" w:hanging="1134"/>
        <w:textAlignment w:val="auto"/>
        <w:outlineLvl w:val="2"/>
        <w:rPr>
          <w:rFonts w:ascii="Arial" w:hAnsi="Arial"/>
          <w:color w:val="auto"/>
          <w:sz w:val="28"/>
          <w:lang w:eastAsia="zh-CN"/>
        </w:rPr>
      </w:pPr>
      <w:r w:rsidRPr="00AC76C2">
        <w:rPr>
          <w:rFonts w:ascii="Arial" w:hAnsi="Arial"/>
          <w:color w:val="auto"/>
          <w:sz w:val="28"/>
          <w:lang w:eastAsia="ko-KR"/>
        </w:rPr>
        <w:t>5.</w:t>
      </w:r>
      <w:r w:rsidRPr="00AC76C2">
        <w:rPr>
          <w:rFonts w:ascii="Arial" w:hAnsi="Arial"/>
          <w:color w:val="auto"/>
          <w:sz w:val="28"/>
          <w:lang w:eastAsia="zh-CN"/>
        </w:rPr>
        <w:t>x</w:t>
      </w:r>
      <w:r w:rsidRPr="00AC76C2">
        <w:rPr>
          <w:rFonts w:ascii="Arial" w:hAnsi="Arial"/>
          <w:color w:val="auto"/>
          <w:sz w:val="28"/>
          <w:lang w:eastAsia="ko-KR"/>
        </w:rPr>
        <w:t>.1</w:t>
      </w:r>
      <w:r w:rsidRPr="00AC76C2">
        <w:rPr>
          <w:rFonts w:ascii="Arial" w:hAnsi="Arial"/>
          <w:color w:val="auto"/>
          <w:sz w:val="28"/>
          <w:lang w:eastAsia="ko-KR"/>
        </w:rPr>
        <w:tab/>
        <w:t>Description</w:t>
      </w:r>
    </w:p>
    <w:p w14:paraId="57EE6C2C" w14:textId="3C9DE8BA" w:rsidR="00AC76C2" w:rsidRPr="00AC76C2" w:rsidRDefault="00AC76C2" w:rsidP="00AC76C2">
      <w:pPr>
        <w:pStyle w:val="B1"/>
        <w:ind w:left="284" w:firstLine="0"/>
        <w:rPr>
          <w:lang w:eastAsia="zh-CN"/>
        </w:rPr>
      </w:pPr>
      <w:r w:rsidRPr="00AC76C2">
        <w:rPr>
          <w:lang w:eastAsia="zh-CN"/>
        </w:rPr>
        <w:t xml:space="preserve">This key issue aims to study </w:t>
      </w:r>
      <w:r w:rsidRPr="00AC76C2">
        <w:t xml:space="preserve">whether and how to enhance network policies provided by the HPLMN to support DualSteer </w:t>
      </w:r>
      <w:r w:rsidR="00597AEE" w:rsidRPr="00597AEE">
        <w:rPr>
          <w:highlight w:val="yellow"/>
        </w:rPr>
        <w:t>mobility management,</w:t>
      </w:r>
      <w:r w:rsidR="00597AEE">
        <w:t xml:space="preserve"> and </w:t>
      </w:r>
      <w:r w:rsidRPr="00AC76C2">
        <w:t>traffic steering and/or traffic switching</w:t>
      </w:r>
      <w:r w:rsidRPr="00AC76C2">
        <w:rPr>
          <w:lang w:eastAsia="zh-CN"/>
        </w:rPr>
        <w:t>:</w:t>
      </w:r>
    </w:p>
    <w:p w14:paraId="70B8C712" w14:textId="7C97BAF0" w:rsidR="00AC76C2" w:rsidRPr="00AC76C2" w:rsidRDefault="00AC76C2" w:rsidP="00AC76C2">
      <w:pPr>
        <w:pStyle w:val="B1"/>
        <w:rPr>
          <w:lang w:val="en-US" w:eastAsia="zh-CN"/>
        </w:rPr>
      </w:pPr>
      <w:commentRangeStart w:id="2"/>
      <w:r w:rsidRPr="00AC76C2">
        <w:rPr>
          <w:rFonts w:hint="eastAsia"/>
          <w:lang w:val="en-US" w:eastAsia="zh-CN"/>
        </w:rPr>
        <w:t>-</w:t>
      </w:r>
      <w:r w:rsidRPr="00AC76C2">
        <w:rPr>
          <w:lang w:val="en-US" w:eastAsia="zh-CN"/>
        </w:rPr>
        <w:t xml:space="preserve">  </w:t>
      </w:r>
      <w:commentRangeEnd w:id="2"/>
      <w:r w:rsidR="00B01642">
        <w:rPr>
          <w:rStyle w:val="a8"/>
        </w:rPr>
        <w:commentReference w:id="2"/>
      </w:r>
      <w:r w:rsidRPr="00AC76C2">
        <w:rPr>
          <w:lang w:val="en-US" w:eastAsia="zh-CN"/>
        </w:rPr>
        <w:t>Whether and what policies need to be provided by the HPLMN to guide the DualSteer device to connect to an additional PLMN/PNI-NPN, or an additional 3GPP access network within the same PLMN</w:t>
      </w:r>
      <w:r w:rsidR="00597AEE">
        <w:rPr>
          <w:lang w:val="en-US" w:eastAsia="zh-CN"/>
        </w:rPr>
        <w:t xml:space="preserve"> </w:t>
      </w:r>
      <w:r w:rsidR="00E479AF">
        <w:rPr>
          <w:highlight w:val="yellow"/>
          <w:lang w:val="en-US" w:eastAsia="zh-CN"/>
        </w:rPr>
        <w:t xml:space="preserve">for </w:t>
      </w:r>
      <w:r w:rsidR="00597AEE">
        <w:rPr>
          <w:highlight w:val="yellow"/>
          <w:lang w:val="en-US" w:eastAsia="zh-CN"/>
        </w:rPr>
        <w:t>mobility m</w:t>
      </w:r>
      <w:r w:rsidR="00597AEE" w:rsidRPr="00597AEE">
        <w:rPr>
          <w:highlight w:val="yellow"/>
          <w:lang w:val="en-US" w:eastAsia="zh-CN"/>
        </w:rPr>
        <w:t>anag</w:t>
      </w:r>
      <w:r w:rsidR="00E479AF">
        <w:rPr>
          <w:highlight w:val="yellow"/>
          <w:lang w:val="en-US" w:eastAsia="zh-CN"/>
        </w:rPr>
        <w:t>e</w:t>
      </w:r>
      <w:r w:rsidR="00597AEE" w:rsidRPr="00597AEE">
        <w:rPr>
          <w:highlight w:val="yellow"/>
          <w:lang w:val="en-US" w:eastAsia="zh-CN"/>
        </w:rPr>
        <w:t>ment</w:t>
      </w:r>
      <w:r w:rsidRPr="00AC76C2">
        <w:rPr>
          <w:lang w:val="en-US" w:eastAsia="zh-CN"/>
        </w:rPr>
        <w:t>;</w:t>
      </w:r>
    </w:p>
    <w:p w14:paraId="7BB9FDBD" w14:textId="77777777" w:rsidR="00AC76C2" w:rsidRPr="00AC76C2" w:rsidRDefault="00AC76C2" w:rsidP="00AC76C2">
      <w:pPr>
        <w:pStyle w:val="NO"/>
      </w:pPr>
      <w:r w:rsidRPr="00AC76C2">
        <w:t>NOTE 1: If any PLMN selection enhancement is identified, SA2's role could be limited to study system level impacts and/or trigger CT1 to handle the work.</w:t>
      </w:r>
    </w:p>
    <w:p w14:paraId="294833C6" w14:textId="77777777" w:rsidR="00AC76C2" w:rsidRPr="00AC76C2" w:rsidRDefault="00AC76C2" w:rsidP="00AC76C2">
      <w:pPr>
        <w:pStyle w:val="B1"/>
        <w:rPr>
          <w:rFonts w:eastAsia="Yu Mincho"/>
        </w:rPr>
      </w:pPr>
      <w:commentRangeStart w:id="3"/>
      <w:r w:rsidRPr="00AC76C2">
        <w:rPr>
          <w:rFonts w:eastAsia="Yu Mincho"/>
        </w:rPr>
        <w:t>-</w:t>
      </w:r>
      <w:commentRangeEnd w:id="3"/>
      <w:r w:rsidR="00B01642">
        <w:rPr>
          <w:rStyle w:val="a8"/>
        </w:rPr>
        <w:commentReference w:id="3"/>
      </w:r>
      <w:r w:rsidRPr="00AC76C2">
        <w:rPr>
          <w:rFonts w:eastAsia="Yu Mincho"/>
        </w:rPr>
        <w:tab/>
        <w:t>For DualSteer traffic steering, whether and what policies need to be provided by the HPLMN to guide the DualSteer device to select a 3GPP access network to be used for the new service;</w:t>
      </w:r>
    </w:p>
    <w:p w14:paraId="51F6ED00" w14:textId="77777777" w:rsidR="00AC76C2" w:rsidRPr="00AC76C2" w:rsidRDefault="00AC76C2" w:rsidP="00AC76C2">
      <w:pPr>
        <w:pStyle w:val="B1"/>
        <w:rPr>
          <w:lang w:eastAsia="zh-CN"/>
        </w:rPr>
      </w:pPr>
      <w:r w:rsidRPr="00AC76C2">
        <w:rPr>
          <w:rFonts w:hint="eastAsia"/>
          <w:lang w:eastAsia="zh-CN"/>
        </w:rPr>
        <w:t>-</w:t>
      </w:r>
      <w:r w:rsidRPr="00AC76C2">
        <w:rPr>
          <w:lang w:eastAsia="zh-CN"/>
        </w:rPr>
        <w:tab/>
        <w:t xml:space="preserve">For DualSteer traffic switching, </w:t>
      </w:r>
      <w:r w:rsidRPr="00AC76C2">
        <w:rPr>
          <w:rFonts w:eastAsia="Yu Mincho"/>
        </w:rPr>
        <w:t xml:space="preserve">whether and </w:t>
      </w:r>
      <w:r w:rsidRPr="00AC76C2">
        <w:rPr>
          <w:lang w:eastAsia="zh-CN"/>
        </w:rPr>
        <w:t>what policies need to be provided by the HPLMN to guide the DualSteer device for traffic switching between two connected 3GPP access networks;</w:t>
      </w:r>
    </w:p>
    <w:p w14:paraId="08EEEA13" w14:textId="05B5680A" w:rsidR="00AC76C2" w:rsidRPr="00AC76C2" w:rsidRDefault="00AC76C2" w:rsidP="00AC76C2">
      <w:pPr>
        <w:pStyle w:val="B1"/>
        <w:rPr>
          <w:lang w:eastAsia="zh-CN"/>
        </w:rPr>
      </w:pPr>
      <w:commentRangeStart w:id="4"/>
      <w:r w:rsidRPr="00AC76C2">
        <w:rPr>
          <w:lang w:eastAsia="zh-CN"/>
        </w:rPr>
        <w:t>-</w:t>
      </w:r>
      <w:commentRangeEnd w:id="4"/>
      <w:r w:rsidR="00B01642">
        <w:rPr>
          <w:rStyle w:val="a8"/>
        </w:rPr>
        <w:commentReference w:id="4"/>
      </w:r>
      <w:r w:rsidRPr="00AC76C2">
        <w:rPr>
          <w:lang w:eastAsia="zh-CN"/>
        </w:rPr>
        <w:t xml:space="preserve"> </w:t>
      </w:r>
      <w:r w:rsidRPr="00AC76C2">
        <w:rPr>
          <w:lang w:eastAsia="zh-CN"/>
        </w:rPr>
        <w:tab/>
      </w:r>
      <w:r w:rsidRPr="00AC76C2">
        <w:rPr>
          <w:rFonts w:eastAsia="Yu Mincho"/>
        </w:rPr>
        <w:t xml:space="preserve">Whether and </w:t>
      </w:r>
      <w:r w:rsidRPr="00AC76C2">
        <w:rPr>
          <w:lang w:eastAsia="zh-CN"/>
        </w:rPr>
        <w:t xml:space="preserve">what policies are provided within the network(s) to handle DualSteer </w:t>
      </w:r>
      <w:r w:rsidR="00597AEE" w:rsidRPr="00597AEE">
        <w:rPr>
          <w:highlight w:val="yellow"/>
          <w:lang w:eastAsia="zh-CN"/>
        </w:rPr>
        <w:t>mobility managem</w:t>
      </w:r>
      <w:r w:rsidR="00597AEE" w:rsidRPr="00B01642">
        <w:rPr>
          <w:highlight w:val="yellow"/>
          <w:lang w:eastAsia="zh-CN"/>
        </w:rPr>
        <w:t>ent, and</w:t>
      </w:r>
      <w:r w:rsidR="00597AEE">
        <w:rPr>
          <w:lang w:eastAsia="zh-CN"/>
        </w:rPr>
        <w:t xml:space="preserve"> </w:t>
      </w:r>
      <w:r w:rsidRPr="00AC76C2">
        <w:rPr>
          <w:lang w:eastAsia="zh-CN"/>
        </w:rPr>
        <w:t>traffic steering and/or traffic switching.</w:t>
      </w:r>
    </w:p>
    <w:p w14:paraId="5096A2E8" w14:textId="77777777" w:rsidR="00AC76C2" w:rsidRPr="00AC76C2" w:rsidRDefault="00AC76C2" w:rsidP="00AC76C2">
      <w:pPr>
        <w:pStyle w:val="B1"/>
        <w:rPr>
          <w:rFonts w:eastAsia="Yu Mincho"/>
        </w:rPr>
      </w:pPr>
      <w:commentRangeStart w:id="5"/>
      <w:r w:rsidRPr="00AC76C2">
        <w:rPr>
          <w:rFonts w:eastAsia="Yu Mincho"/>
        </w:rPr>
        <w:t>-</w:t>
      </w:r>
      <w:commentRangeEnd w:id="5"/>
      <w:r w:rsidR="00B01642">
        <w:rPr>
          <w:rStyle w:val="a8"/>
        </w:rPr>
        <w:commentReference w:id="5"/>
      </w:r>
      <w:r w:rsidRPr="00AC76C2">
        <w:rPr>
          <w:rFonts w:eastAsia="Yu Mincho"/>
        </w:rPr>
        <w:tab/>
        <w:t>Study whether and how the policy enhancements for DualSteer device have impacts on UE policies.</w:t>
      </w:r>
    </w:p>
    <w:p w14:paraId="5C3783FF" w14:textId="464817BA" w:rsidR="00D96DC7" w:rsidRPr="009243B7" w:rsidRDefault="00AC76C2" w:rsidP="00597AEE">
      <w:pPr>
        <w:pStyle w:val="NO"/>
      </w:pPr>
      <w:r w:rsidRPr="00AC76C2">
        <w:t>NOTE 2:</w:t>
      </w:r>
      <w:r w:rsidRPr="00AC76C2">
        <w:tab/>
        <w:t xml:space="preserve">Impact to existing policy management functionality related to the change </w:t>
      </w:r>
      <w:r w:rsidR="00597AEE" w:rsidRPr="00AC76C2">
        <w:t xml:space="preserve">between a 3GPP access network and a non-3GPP access network </w:t>
      </w:r>
      <w:r w:rsidRPr="00AC76C2">
        <w:t xml:space="preserve">of a service-related data will be considered as part of </w:t>
      </w:r>
      <w:r w:rsidRPr="00597AEE">
        <w:t>this key issue.</w:t>
      </w:r>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Chunshan Xiong - CATT" w:date="2024-02-16T15:21:00Z" w:initials="CX">
    <w:p w14:paraId="70DB6C8C" w14:textId="3B5FD3DA" w:rsidR="00B01642" w:rsidRPr="00B01642" w:rsidRDefault="00B01642">
      <w:pPr>
        <w:pStyle w:val="a9"/>
        <w:rPr>
          <w:lang w:eastAsia="zh-CN"/>
        </w:rPr>
      </w:pPr>
      <w:r>
        <w:rPr>
          <w:rStyle w:val="a8"/>
        </w:rPr>
        <w:annotationRef/>
      </w:r>
      <w:r>
        <w:rPr>
          <w:rFonts w:hint="eastAsia"/>
          <w:lang w:eastAsia="zh-CN"/>
        </w:rPr>
        <w:t>T</w:t>
      </w:r>
      <w:r>
        <w:rPr>
          <w:lang w:eastAsia="zh-CN"/>
        </w:rPr>
        <w:t>his bullet is for DualSteer Device MM</w:t>
      </w:r>
    </w:p>
  </w:comment>
  <w:comment w:id="3" w:author="Chunshan Xiong - CATT" w:date="2024-02-16T15:22:00Z" w:initials="CX">
    <w:p w14:paraId="000ED792" w14:textId="6D505FF9" w:rsidR="00B01642" w:rsidRPr="00B01642" w:rsidRDefault="00B01642">
      <w:pPr>
        <w:pStyle w:val="a9"/>
        <w:rPr>
          <w:lang w:eastAsia="zh-CN"/>
        </w:rPr>
      </w:pPr>
      <w:r>
        <w:rPr>
          <w:rStyle w:val="a8"/>
        </w:rPr>
        <w:annotationRef/>
      </w:r>
      <w:r>
        <w:rPr>
          <w:rStyle w:val="a8"/>
        </w:rPr>
        <w:annotationRef/>
      </w:r>
      <w:r>
        <w:rPr>
          <w:lang w:eastAsia="zh-CN"/>
        </w:rPr>
        <w:t>These two bullets are for DualSteer Device SM.</w:t>
      </w:r>
    </w:p>
  </w:comment>
  <w:comment w:id="4" w:author="Chunshan Xiong - CATT" w:date="2024-02-16T15:23:00Z" w:initials="CX">
    <w:p w14:paraId="3F7ECAAB" w14:textId="3C05A8C7" w:rsidR="00B01642" w:rsidRDefault="00B01642">
      <w:pPr>
        <w:pStyle w:val="a9"/>
        <w:rPr>
          <w:lang w:eastAsia="zh-CN"/>
        </w:rPr>
      </w:pPr>
      <w:r>
        <w:rPr>
          <w:rStyle w:val="a8"/>
        </w:rPr>
        <w:annotationRef/>
      </w:r>
      <w:r>
        <w:rPr>
          <w:rFonts w:hint="eastAsia"/>
          <w:lang w:eastAsia="zh-CN"/>
        </w:rPr>
        <w:t>T</w:t>
      </w:r>
      <w:r>
        <w:rPr>
          <w:lang w:eastAsia="zh-CN"/>
        </w:rPr>
        <w:t xml:space="preserve">his bullet is for CN MM &amp; </w:t>
      </w:r>
      <w:r>
        <w:rPr>
          <w:rFonts w:hint="eastAsia"/>
          <w:lang w:eastAsia="zh-CN"/>
        </w:rPr>
        <w:t>SM</w:t>
      </w:r>
    </w:p>
  </w:comment>
  <w:comment w:id="5" w:author="Chunshan Xiong - CATT" w:date="2024-02-16T15:23:00Z" w:initials="CX">
    <w:p w14:paraId="4028B46F" w14:textId="5488158C" w:rsidR="00B01642" w:rsidRDefault="00B01642">
      <w:pPr>
        <w:pStyle w:val="a9"/>
      </w:pPr>
      <w:r>
        <w:rPr>
          <w:rStyle w:val="a8"/>
        </w:rPr>
        <w:annotationRef/>
      </w:r>
      <w:r>
        <w:rPr>
          <w:rFonts w:hint="eastAsia"/>
          <w:lang w:eastAsia="zh-CN"/>
        </w:rPr>
        <w:t>This</w:t>
      </w:r>
      <w:r>
        <w:t xml:space="preserve"> is per SUPI policies on MM &amp; 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DB6C8C" w15:done="0"/>
  <w15:commentEx w15:paraId="000ED792" w15:done="0"/>
  <w15:commentEx w15:paraId="3F7ECAAB" w15:done="0"/>
  <w15:commentEx w15:paraId="4028B46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57252" w14:textId="77777777" w:rsidR="00635B92" w:rsidRDefault="00635B92">
      <w:r>
        <w:separator/>
      </w:r>
    </w:p>
  </w:endnote>
  <w:endnote w:type="continuationSeparator" w:id="0">
    <w:p w14:paraId="097D09F1" w14:textId="77777777" w:rsidR="00635B92" w:rsidRDefault="0063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F4888" w14:textId="77777777" w:rsidR="00635B92" w:rsidRDefault="00635B92">
      <w:r>
        <w:separator/>
      </w:r>
    </w:p>
  </w:footnote>
  <w:footnote w:type="continuationSeparator" w:id="0">
    <w:p w14:paraId="3A2EAD8C" w14:textId="77777777" w:rsidR="00635B92" w:rsidRDefault="00635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16B"/>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E6A7D"/>
    <w:rsid w:val="002E7A9E"/>
    <w:rsid w:val="002F3C41"/>
    <w:rsid w:val="002F6C5C"/>
    <w:rsid w:val="002F7300"/>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754A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9591A"/>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47500"/>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97AEE"/>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35B92"/>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043"/>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25E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577F4"/>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22C8F"/>
    <w:rsid w:val="00922FCB"/>
    <w:rsid w:val="009243B7"/>
    <w:rsid w:val="00935CB0"/>
    <w:rsid w:val="00936900"/>
    <w:rsid w:val="00937C6F"/>
    <w:rsid w:val="009405A5"/>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1773"/>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D1C"/>
    <w:rsid w:val="00AB58BF"/>
    <w:rsid w:val="00AC5A80"/>
    <w:rsid w:val="00AC65A2"/>
    <w:rsid w:val="00AC6AE6"/>
    <w:rsid w:val="00AC76C2"/>
    <w:rsid w:val="00AD0751"/>
    <w:rsid w:val="00AD0CB0"/>
    <w:rsid w:val="00AD2837"/>
    <w:rsid w:val="00AD77C4"/>
    <w:rsid w:val="00AE25BF"/>
    <w:rsid w:val="00AE3C6C"/>
    <w:rsid w:val="00AE3E08"/>
    <w:rsid w:val="00AE4DC9"/>
    <w:rsid w:val="00AE5A3F"/>
    <w:rsid w:val="00AE6B87"/>
    <w:rsid w:val="00AF0C13"/>
    <w:rsid w:val="00AF1E67"/>
    <w:rsid w:val="00B01642"/>
    <w:rsid w:val="00B03AF5"/>
    <w:rsid w:val="00B03C01"/>
    <w:rsid w:val="00B078D6"/>
    <w:rsid w:val="00B1248D"/>
    <w:rsid w:val="00B14709"/>
    <w:rsid w:val="00B15DBD"/>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17860"/>
    <w:rsid w:val="00C23582"/>
    <w:rsid w:val="00C23FA4"/>
    <w:rsid w:val="00C26F0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2910"/>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4759"/>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292"/>
    <w:rsid w:val="00D95565"/>
    <w:rsid w:val="00D96330"/>
    <w:rsid w:val="00D96DC7"/>
    <w:rsid w:val="00DA0EFF"/>
    <w:rsid w:val="00DA2244"/>
    <w:rsid w:val="00DA74F3"/>
    <w:rsid w:val="00DB69F3"/>
    <w:rsid w:val="00DC0CA8"/>
    <w:rsid w:val="00DC4907"/>
    <w:rsid w:val="00DC5BC0"/>
    <w:rsid w:val="00DD017C"/>
    <w:rsid w:val="00DD397A"/>
    <w:rsid w:val="00DD58B7"/>
    <w:rsid w:val="00DD6699"/>
    <w:rsid w:val="00DE200A"/>
    <w:rsid w:val="00DE3168"/>
    <w:rsid w:val="00DE4CD1"/>
    <w:rsid w:val="00DE5CF8"/>
    <w:rsid w:val="00DF217A"/>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479AF"/>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250A3"/>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E6C22"/>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9243B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 w:type="character" w:customStyle="1" w:styleId="NOChar">
    <w:name w:val="NO Char"/>
    <w:rsid w:val="00AC76C2"/>
    <w:rPr>
      <w:color w:val="000000"/>
      <w:lang w:val="en-GB" w:eastAsia="ja-JP"/>
    </w:rPr>
  </w:style>
  <w:style w:type="character" w:customStyle="1" w:styleId="CRCoverPageZchn">
    <w:name w:val="CR Cover Page Zchn"/>
    <w:link w:val="CRCoverPage"/>
    <w:rsid w:val="00B0164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1652F-0476-4F4E-83D5-869E7832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9</cp:revision>
  <cp:lastPrinted>2000-02-29T11:31:00Z</cp:lastPrinted>
  <dcterms:created xsi:type="dcterms:W3CDTF">2024-01-07T11:11:00Z</dcterms:created>
  <dcterms:modified xsi:type="dcterms:W3CDTF">2024-02-16T10:58:00Z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